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F2F" w:rsidRDefault="00AD4F2F" w:rsidP="00AD4F2F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u w:val="single"/>
        </w:rPr>
        <w:t>Richard PHIPPIS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</w:t>
      </w:r>
      <w:r>
        <w:rPr>
          <w:rStyle w:val="Hyperlink"/>
          <w:rFonts w:ascii="Times New Roman" w:hAnsi="Times New Roman" w:cs="Times New Roman"/>
          <w:color w:val="auto"/>
          <w:u w:val="none"/>
        </w:rPr>
        <w:t>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AD4F2F" w:rsidRDefault="00AD4F2F" w:rsidP="00AD4F2F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of North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Elmham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>, Norfolk. Husbandman.</w:t>
      </w:r>
    </w:p>
    <w:p w:rsidR="00AD4F2F" w:rsidRDefault="00AD4F2F" w:rsidP="00AD4F2F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AD4F2F" w:rsidRDefault="00AD4F2F" w:rsidP="00AD4F2F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AD4F2F" w:rsidRDefault="00AD4F2F" w:rsidP="00AD4F2F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Thomas Brampton(q.v.) brought a plaint of debt against him and 34 others.</w:t>
      </w:r>
    </w:p>
    <w:p w:rsidR="00AD4F2F" w:rsidRDefault="00AD4F2F" w:rsidP="00AD4F2F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D4F2F" w:rsidRDefault="00AD4F2F" w:rsidP="00AD4F2F">
      <w:pPr>
        <w:rPr>
          <w:rFonts w:ascii="Times New Roman" w:hAnsi="Times New Roman" w:cs="Times New Roman"/>
        </w:rPr>
      </w:pPr>
    </w:p>
    <w:p w:rsidR="00AD4F2F" w:rsidRDefault="00AD4F2F" w:rsidP="00AD4F2F">
      <w:pPr>
        <w:rPr>
          <w:rFonts w:ascii="Times New Roman" w:hAnsi="Times New Roman" w:cs="Times New Roman"/>
        </w:rPr>
      </w:pPr>
    </w:p>
    <w:p w:rsidR="00AD4F2F" w:rsidRDefault="00AD4F2F" w:rsidP="00AD4F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B2F86" w:rsidRPr="00E71FC3" w:rsidRDefault="00AD4F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F2F" w:rsidRDefault="00AD4F2F" w:rsidP="00E71FC3">
      <w:r>
        <w:separator/>
      </w:r>
    </w:p>
  </w:endnote>
  <w:endnote w:type="continuationSeparator" w:id="0">
    <w:p w:rsidR="00AD4F2F" w:rsidRDefault="00AD4F2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F2F" w:rsidRDefault="00AD4F2F" w:rsidP="00E71FC3">
      <w:r>
        <w:separator/>
      </w:r>
    </w:p>
  </w:footnote>
  <w:footnote w:type="continuationSeparator" w:id="0">
    <w:p w:rsidR="00AD4F2F" w:rsidRDefault="00AD4F2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F2F"/>
    <w:rsid w:val="001A7C09"/>
    <w:rsid w:val="00577BD5"/>
    <w:rsid w:val="00656CBA"/>
    <w:rsid w:val="006A1F77"/>
    <w:rsid w:val="00733BE7"/>
    <w:rsid w:val="00AB52E8"/>
    <w:rsid w:val="00AD4F2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1B972B-90C2-45EC-8180-AEA77001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4F2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D4F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2017-03-29T20:20:00Z</dcterms:created>
  <dcterms:modified xsi:type="dcterms:W3CDTF">2017-03-29T20:21:00Z</dcterms:modified>
</cp:coreProperties>
</file>